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44F95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360DDFC5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D4E5DD6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481F4B4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72A957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D75D34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14855B0F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972C1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837DFF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2036B8A9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03037F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DAA100E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6E57017C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1AE0E6F0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41084673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292CC4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838BA1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 w:rsidR="00000000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 w:rsidR="00000000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290A83B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24B4A341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0E7C310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16331D79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584B450B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1FE6A92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5AA4A750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79B38C9D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each member of staff is aware of his/her responsibilities under the Safety, Health and Welfare at Work Act 2005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- 2013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[The Regulations]</w:t>
      </w:r>
    </w:p>
    <w:p w14:paraId="78265A18" w14:textId="77777777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PSDP/HSC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212FDE3C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25B3CAF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3133EA0E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FA6E4E4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30A7D572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31B44F5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6D5520D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75D99638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3764D28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31ECC248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62E62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>f an adequate prevention policy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in relation to safety, health and welfare at work, which takes account of technology, organisation of work, working conditions, social factors and the influence of factors related to the working environment.</w:t>
            </w:r>
          </w:p>
          <w:p w14:paraId="320266D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446D6A01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Safety Health &amp; Welfare at Work Act 2005 to ensure so far as is reasonably practicable that the project:</w:t>
      </w:r>
    </w:p>
    <w:p w14:paraId="348889C5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751A297F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07B6F2AA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10880B40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4E243F29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5F97E87A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>[Please select the appropriate option from the drop down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61C1CFA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BE6F54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 w:rsidR="00000000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 w:rsidR="00000000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6347B68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131F464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Safety, Health and Welfare at Work Act 2005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047985A3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70E47F5E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086182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9180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0B257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A91057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37752F67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F73EF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037604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6E3752A8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A85152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447488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5B6ADB49" w14:textId="77777777" w:rsidR="00D3525D" w:rsidRDefault="00D3525D">
      <w:bookmarkStart w:id="0" w:name="_APPENDIX_VI:"/>
      <w:bookmarkEnd w:id="0"/>
    </w:p>
    <w:sectPr w:rsidR="00D3525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54B73" w14:textId="77777777" w:rsidR="00BA2AC8" w:rsidRDefault="00BA2AC8" w:rsidP="00017815">
      <w:pPr>
        <w:spacing w:after="0"/>
      </w:pPr>
      <w:r>
        <w:separator/>
      </w:r>
    </w:p>
  </w:endnote>
  <w:endnote w:type="continuationSeparator" w:id="0">
    <w:p w14:paraId="65F06FEE" w14:textId="77777777" w:rsidR="00BA2AC8" w:rsidRDefault="00BA2AC8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DFA00" w14:textId="77777777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v1.0 16</w:t>
    </w:r>
    <w:r w:rsidR="00017815" w:rsidRPr="00017815">
      <w:rPr>
        <w:b/>
        <w:sz w:val="16"/>
        <w:szCs w:val="16"/>
      </w:rPr>
      <w:t>/07/2013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496C89E5" w14:textId="77777777" w:rsidR="00017815" w:rsidRDefault="00017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1C90F" w14:textId="77777777" w:rsidR="00BA2AC8" w:rsidRDefault="00BA2AC8" w:rsidP="00017815">
      <w:pPr>
        <w:spacing w:after="0"/>
      </w:pPr>
      <w:r>
        <w:separator/>
      </w:r>
    </w:p>
  </w:footnote>
  <w:footnote w:type="continuationSeparator" w:id="0">
    <w:p w14:paraId="400C066C" w14:textId="77777777" w:rsidR="00BA2AC8" w:rsidRDefault="00BA2AC8" w:rsidP="000178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0251615">
    <w:abstractNumId w:val="0"/>
  </w:num>
  <w:num w:numId="2" w16cid:durableId="1880311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edit="forms" w:enforcement="1" w:cryptProviderType="rsaAES" w:cryptAlgorithmClass="hash" w:cryptAlgorithmType="typeAny" w:cryptAlgorithmSid="14" w:cryptSpinCount="100000" w:hash="/smVLU/Of2ETNhOtw4+D/uLbuysQZUw9cjT+aWcpc4RvzUihydH3hTFcM2ho5I4dKOey0U3qAQ3hx4BzDuz5xA==" w:salt="S7aJZfSRguXS/ZEglSHWB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17815"/>
    <w:rsid w:val="00075062"/>
    <w:rsid w:val="000C23F3"/>
    <w:rsid w:val="000E386C"/>
    <w:rsid w:val="000F38EC"/>
    <w:rsid w:val="000F5339"/>
    <w:rsid w:val="00103398"/>
    <w:rsid w:val="0014029F"/>
    <w:rsid w:val="001634A0"/>
    <w:rsid w:val="00184341"/>
    <w:rsid w:val="001C19D0"/>
    <w:rsid w:val="001C24DF"/>
    <w:rsid w:val="00277C05"/>
    <w:rsid w:val="00285A9E"/>
    <w:rsid w:val="002E69C7"/>
    <w:rsid w:val="00310CA1"/>
    <w:rsid w:val="00337482"/>
    <w:rsid w:val="003544BD"/>
    <w:rsid w:val="00380B43"/>
    <w:rsid w:val="004049FD"/>
    <w:rsid w:val="0046238F"/>
    <w:rsid w:val="00486A92"/>
    <w:rsid w:val="004F6A47"/>
    <w:rsid w:val="005241D0"/>
    <w:rsid w:val="00550364"/>
    <w:rsid w:val="0055045F"/>
    <w:rsid w:val="00565872"/>
    <w:rsid w:val="0057703F"/>
    <w:rsid w:val="00585B65"/>
    <w:rsid w:val="005A07F6"/>
    <w:rsid w:val="005C3156"/>
    <w:rsid w:val="005D5093"/>
    <w:rsid w:val="005D5D96"/>
    <w:rsid w:val="005E1E1C"/>
    <w:rsid w:val="005E6D81"/>
    <w:rsid w:val="00605FA1"/>
    <w:rsid w:val="00624F2C"/>
    <w:rsid w:val="00627C77"/>
    <w:rsid w:val="006344E0"/>
    <w:rsid w:val="0064121D"/>
    <w:rsid w:val="006629F0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E102D"/>
    <w:rsid w:val="007F3031"/>
    <w:rsid w:val="007F4BAE"/>
    <w:rsid w:val="00805EFB"/>
    <w:rsid w:val="00843254"/>
    <w:rsid w:val="008850B1"/>
    <w:rsid w:val="008A6D2F"/>
    <w:rsid w:val="00904D38"/>
    <w:rsid w:val="00990CCE"/>
    <w:rsid w:val="0099263B"/>
    <w:rsid w:val="009B4B76"/>
    <w:rsid w:val="00A20E7B"/>
    <w:rsid w:val="00A22CB8"/>
    <w:rsid w:val="00A26D1D"/>
    <w:rsid w:val="00A9308C"/>
    <w:rsid w:val="00A97B8E"/>
    <w:rsid w:val="00B20B8D"/>
    <w:rsid w:val="00B366B3"/>
    <w:rsid w:val="00B52A3A"/>
    <w:rsid w:val="00B62C1A"/>
    <w:rsid w:val="00B6647C"/>
    <w:rsid w:val="00B83836"/>
    <w:rsid w:val="00B97C50"/>
    <w:rsid w:val="00BA2AC8"/>
    <w:rsid w:val="00BC65CD"/>
    <w:rsid w:val="00BF54F1"/>
    <w:rsid w:val="00C00E2B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B287A"/>
    <w:rsid w:val="00DD4458"/>
    <w:rsid w:val="00DE7748"/>
    <w:rsid w:val="00E122A9"/>
    <w:rsid w:val="00E87486"/>
    <w:rsid w:val="00E97E1A"/>
    <w:rsid w:val="00EA15E1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30026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onstruction%20Procurement\July%202013\Model%20Forms\MF%202.4%20H%20and%20S%20Compliance%20Declaration%20by%20All%20General%20Service%20Providers%20v1.0%2016-07-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MF 2.4 H and S Compliance Declaration by All General Service Providers v1.0 16-07-2013</Template>
  <TotalTime>1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Enda O'Halloran</cp:lastModifiedBy>
  <cp:revision>2</cp:revision>
  <dcterms:created xsi:type="dcterms:W3CDTF">2024-04-16T10:56:00Z</dcterms:created>
  <dcterms:modified xsi:type="dcterms:W3CDTF">2024-04-16T10:56:00Z</dcterms:modified>
</cp:coreProperties>
</file>